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7243"/>
          <w:bookmarkEnd w:id="0"/>
          <w:bookmarkStart w:id="1" w:name="_MON_1147256931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629940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087CE6" w:rsidRPr="003C2478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087CE6" w:rsidRPr="00757E4F" w:rsidRDefault="00087CE6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087CE6" w:rsidRPr="0096355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087CE6" w:rsidRPr="0096355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087CE6" w:rsidRDefault="00087CE6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087CE6" w:rsidRPr="00DB1D2E" w:rsidRDefault="00087CE6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087CE6" w:rsidRPr="00963552" w:rsidRDefault="00087CE6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087CE6" w:rsidRPr="00BE3697" w:rsidRDefault="00087CE6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087CE6" w:rsidRPr="00DB1D2E" w:rsidRDefault="00087CE6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087CE6" w:rsidRPr="00DB1D2E" w:rsidRDefault="00087CE6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087CE6" w:rsidRPr="005B4389" w:rsidRDefault="00087CE6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087CE6" w:rsidRPr="005B4389" w:rsidRDefault="00087CE6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9D3A97" w:rsidRPr="009D3A97" w:rsidRDefault="007E4DDB" w:rsidP="009D3A97">
            <w:pPr>
              <w:rPr>
                <w:sz w:val="26"/>
                <w:szCs w:val="26"/>
              </w:rPr>
            </w:pPr>
            <w:r w:rsidRPr="007E4DDB">
              <w:rPr>
                <w:sz w:val="26"/>
                <w:szCs w:val="26"/>
              </w:rPr>
              <w:t>Администрация муници</w:t>
            </w:r>
            <w:r>
              <w:rPr>
                <w:sz w:val="26"/>
                <w:szCs w:val="26"/>
              </w:rPr>
              <w:t>п</w:t>
            </w:r>
            <w:r w:rsidR="003C2478">
              <w:rPr>
                <w:sz w:val="26"/>
                <w:szCs w:val="26"/>
              </w:rPr>
              <w:t xml:space="preserve">ального образования </w:t>
            </w:r>
            <w:proofErr w:type="spellStart"/>
            <w:r w:rsidR="003C2478">
              <w:rPr>
                <w:sz w:val="26"/>
                <w:szCs w:val="26"/>
              </w:rPr>
              <w:t>Билибинский</w:t>
            </w:r>
            <w:proofErr w:type="spellEnd"/>
            <w:r w:rsidRPr="007E4DDB">
              <w:rPr>
                <w:sz w:val="26"/>
                <w:szCs w:val="26"/>
              </w:rPr>
              <w:t xml:space="preserve"> муниципальн</w:t>
            </w:r>
            <w:r w:rsidR="003C2478">
              <w:rPr>
                <w:sz w:val="26"/>
                <w:szCs w:val="26"/>
              </w:rPr>
              <w:t>ый</w:t>
            </w:r>
            <w:r w:rsidRPr="007E4DDB">
              <w:rPr>
                <w:sz w:val="26"/>
                <w:szCs w:val="26"/>
              </w:rPr>
              <w:t xml:space="preserve"> район</w:t>
            </w:r>
          </w:p>
          <w:p w:rsidR="009D3A97" w:rsidRPr="009D3A97" w:rsidRDefault="009D3A97" w:rsidP="009D3A97">
            <w:pPr>
              <w:rPr>
                <w:sz w:val="26"/>
                <w:szCs w:val="26"/>
              </w:rPr>
            </w:pPr>
          </w:p>
          <w:p w:rsidR="00087CE6" w:rsidRPr="003C2478" w:rsidRDefault="003C2478" w:rsidP="007E4DDB">
            <w:pPr>
              <w:rPr>
                <w:sz w:val="26"/>
                <w:szCs w:val="26"/>
                <w:lang w:val="en-US"/>
              </w:rPr>
            </w:pPr>
            <w:r w:rsidRPr="003C2478">
              <w:rPr>
                <w:sz w:val="26"/>
                <w:szCs w:val="26"/>
                <w:lang w:val="en-US"/>
              </w:rPr>
              <w:t>e-mail: priemnaya@bilchao.ru; info@bilchao.ru</w:t>
            </w:r>
            <w:bookmarkStart w:id="3" w:name="_GoBack"/>
            <w:bookmarkEnd w:id="3"/>
          </w:p>
        </w:tc>
      </w:tr>
      <w:tr w:rsidR="00087CE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087CE6" w:rsidRPr="00694BDE" w:rsidRDefault="00087CE6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087CE6" w:rsidRPr="00A44B4C" w:rsidRDefault="00087CE6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087CE6" w:rsidRPr="0022342A" w:rsidRDefault="00087CE6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</w:tr>
      <w:tr w:rsidR="00087CE6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16"/>
              </w:rPr>
            </w:pPr>
          </w:p>
        </w:tc>
      </w:tr>
      <w:tr w:rsidR="00087CE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087CE6" w:rsidRPr="00A44B4C" w:rsidRDefault="00087CE6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087CE6" w:rsidRPr="00A44B4C" w:rsidRDefault="00087CE6" w:rsidP="00E93476"/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</w:tr>
      <w:tr w:rsidR="00087CE6">
        <w:trPr>
          <w:cantSplit/>
          <w:trHeight w:hRule="exact" w:val="227"/>
        </w:trPr>
        <w:tc>
          <w:tcPr>
            <w:tcW w:w="909" w:type="dxa"/>
            <w:vAlign w:val="bottom"/>
          </w:tcPr>
          <w:p w:rsidR="00087CE6" w:rsidRPr="00805F77" w:rsidRDefault="00087CE6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8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Default="00087CE6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12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596CD9" w:rsidRDefault="00087CE6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596CD9" w:rsidRDefault="00087CE6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087CE6" w:rsidRDefault="00087CE6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087CE6" w:rsidRPr="0022342A" w:rsidRDefault="00087CE6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087CE6" w:rsidRPr="0022342A" w:rsidRDefault="00087CE6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087CE6" w:rsidRPr="001A0448" w:rsidRDefault="00087CE6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1A0448" w:rsidRDefault="00087CE6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087CE6" w:rsidRPr="001A0448" w:rsidRDefault="00087CE6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396873" w:rsidRDefault="00396873" w:rsidP="00EE57A0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F72502" w:rsidRDefault="00F72502" w:rsidP="00396873"/>
    <w:p w:rsidR="00396873" w:rsidRDefault="00396873" w:rsidP="00396873"/>
    <w:p w:rsidR="00396873" w:rsidRDefault="00396873" w:rsidP="00396873"/>
    <w:tbl>
      <w:tblPr>
        <w:tblpPr w:leftFromText="180" w:rightFromText="180" w:vertAnchor="text" w:horzAnchor="margin" w:tblpY="13522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396873" w:rsidRPr="00315CC9" w:rsidTr="00396873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396873" w:rsidRPr="0006039F" w:rsidRDefault="00396873" w:rsidP="00396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396873" w:rsidRPr="00396873" w:rsidRDefault="00396873" w:rsidP="00396873"/>
    <w:sectPr w:rsidR="00396873" w:rsidRPr="00396873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B73" w:rsidRDefault="00371B73">
      <w:r>
        <w:separator/>
      </w:r>
    </w:p>
  </w:endnote>
  <w:endnote w:type="continuationSeparator" w:id="0">
    <w:p w:rsidR="00371B73" w:rsidRDefault="0037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B73" w:rsidRDefault="00371B73">
      <w:r>
        <w:separator/>
      </w:r>
    </w:p>
  </w:footnote>
  <w:footnote w:type="continuationSeparator" w:id="0">
    <w:p w:rsidR="00371B73" w:rsidRDefault="00371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C2478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87CE6"/>
    <w:rsid w:val="000A398A"/>
    <w:rsid w:val="000E1C8F"/>
    <w:rsid w:val="000F67F5"/>
    <w:rsid w:val="00111B98"/>
    <w:rsid w:val="00160EE5"/>
    <w:rsid w:val="001A0448"/>
    <w:rsid w:val="001C0E5D"/>
    <w:rsid w:val="0022342A"/>
    <w:rsid w:val="00241881"/>
    <w:rsid w:val="0026745A"/>
    <w:rsid w:val="002775A2"/>
    <w:rsid w:val="00285AE7"/>
    <w:rsid w:val="002E6A87"/>
    <w:rsid w:val="002E6B77"/>
    <w:rsid w:val="002F09C1"/>
    <w:rsid w:val="00317831"/>
    <w:rsid w:val="0036283F"/>
    <w:rsid w:val="00363D2A"/>
    <w:rsid w:val="00366270"/>
    <w:rsid w:val="00371B73"/>
    <w:rsid w:val="00377199"/>
    <w:rsid w:val="00396873"/>
    <w:rsid w:val="00396F90"/>
    <w:rsid w:val="003C2478"/>
    <w:rsid w:val="003D15F0"/>
    <w:rsid w:val="003F0031"/>
    <w:rsid w:val="00402754"/>
    <w:rsid w:val="004411CC"/>
    <w:rsid w:val="00471171"/>
    <w:rsid w:val="0049273B"/>
    <w:rsid w:val="004B263B"/>
    <w:rsid w:val="004C2D40"/>
    <w:rsid w:val="004D7688"/>
    <w:rsid w:val="0050325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2658F"/>
    <w:rsid w:val="00653E77"/>
    <w:rsid w:val="006638E3"/>
    <w:rsid w:val="00667A76"/>
    <w:rsid w:val="00670B74"/>
    <w:rsid w:val="00672D52"/>
    <w:rsid w:val="0068129B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E4DDB"/>
    <w:rsid w:val="007F1915"/>
    <w:rsid w:val="007F1EF4"/>
    <w:rsid w:val="0081344F"/>
    <w:rsid w:val="008167F4"/>
    <w:rsid w:val="008248AB"/>
    <w:rsid w:val="00831AF1"/>
    <w:rsid w:val="00831BCD"/>
    <w:rsid w:val="00877600"/>
    <w:rsid w:val="008B43C9"/>
    <w:rsid w:val="008C7D21"/>
    <w:rsid w:val="008F0260"/>
    <w:rsid w:val="008F55A0"/>
    <w:rsid w:val="0095120D"/>
    <w:rsid w:val="00977B79"/>
    <w:rsid w:val="009910D2"/>
    <w:rsid w:val="009A2D97"/>
    <w:rsid w:val="009B2296"/>
    <w:rsid w:val="009B71CC"/>
    <w:rsid w:val="009D3A97"/>
    <w:rsid w:val="009D725C"/>
    <w:rsid w:val="009D7A6A"/>
    <w:rsid w:val="009F5965"/>
    <w:rsid w:val="00A15F48"/>
    <w:rsid w:val="00A65139"/>
    <w:rsid w:val="00A96DD2"/>
    <w:rsid w:val="00AB7AD4"/>
    <w:rsid w:val="00AD44B6"/>
    <w:rsid w:val="00AD66BC"/>
    <w:rsid w:val="00AF5DC7"/>
    <w:rsid w:val="00B1028F"/>
    <w:rsid w:val="00B256A6"/>
    <w:rsid w:val="00B47E4A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72E6F"/>
    <w:rsid w:val="00C80ABE"/>
    <w:rsid w:val="00CB2DD0"/>
    <w:rsid w:val="00CB6B5A"/>
    <w:rsid w:val="00CB7EE0"/>
    <w:rsid w:val="00CD2D6C"/>
    <w:rsid w:val="00CF08BA"/>
    <w:rsid w:val="00D21E88"/>
    <w:rsid w:val="00D259BB"/>
    <w:rsid w:val="00D3584B"/>
    <w:rsid w:val="00DA7B83"/>
    <w:rsid w:val="00DE396A"/>
    <w:rsid w:val="00E93476"/>
    <w:rsid w:val="00EB53E7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A8F7F-F606-4814-B66F-87CE4EEFA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5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7</cp:revision>
  <cp:lastPrinted>2021-02-09T21:47:00Z</cp:lastPrinted>
  <dcterms:created xsi:type="dcterms:W3CDTF">2021-02-11T00:09:00Z</dcterms:created>
  <dcterms:modified xsi:type="dcterms:W3CDTF">2021-02-11T22:13:00Z</dcterms:modified>
</cp:coreProperties>
</file>